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AE8E1" w14:textId="16898BA3" w:rsidR="00C87098" w:rsidRDefault="00C87098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ALANBY</w:t>
      </w:r>
      <w:r>
        <w:rPr>
          <w:rFonts w:ascii="Times New Roman" w:hAnsi="Times New Roman" w:cs="Times New Roman"/>
          <w:sz w:val="24"/>
          <w:szCs w:val="24"/>
        </w:rPr>
        <w:t xml:space="preserve">      (fl.1432</w:t>
      </w:r>
      <w:r w:rsidR="005A5A91">
        <w:rPr>
          <w:rFonts w:ascii="Times New Roman" w:hAnsi="Times New Roman" w:cs="Times New Roman"/>
          <w:sz w:val="24"/>
          <w:szCs w:val="24"/>
        </w:rPr>
        <w:t>-</w:t>
      </w:r>
      <w:r w:rsidR="006C670D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E84CB91" w14:textId="77777777" w:rsidR="00C87098" w:rsidRDefault="00C87098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824C9F" w14:textId="77777777" w:rsidR="00C87098" w:rsidRDefault="00C87098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C24C87" w14:textId="2B06717F" w:rsidR="00C87098" w:rsidRDefault="00C87098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A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Penrith,</w:t>
      </w:r>
    </w:p>
    <w:p w14:paraId="64FE8592" w14:textId="77777777" w:rsidR="00C87098" w:rsidRDefault="00C87098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Cumberland, into land of the late William Stapleton of Edenhall(q.v.).</w:t>
      </w:r>
    </w:p>
    <w:p w14:paraId="13572A87" w14:textId="2232D355" w:rsidR="00C87098" w:rsidRDefault="00C87098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eCIPM  24-86)</w:t>
      </w:r>
    </w:p>
    <w:p w14:paraId="09DA0AE0" w14:textId="77777777" w:rsidR="004D2381" w:rsidRDefault="004D2381" w:rsidP="004D2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virtute officii held in Penrith, Cumberland,</w:t>
      </w:r>
    </w:p>
    <w:p w14:paraId="0CDFF52A" w14:textId="77777777" w:rsidR="004D2381" w:rsidRDefault="004D2381" w:rsidP="004D2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John de Lancastre(q.v.).</w:t>
      </w:r>
    </w:p>
    <w:p w14:paraId="12E22CB6" w14:textId="06CD122B" w:rsidR="004D2381" w:rsidRDefault="004D2381" w:rsidP="004D2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eCIPM 24-402)</w:t>
      </w:r>
    </w:p>
    <w:p w14:paraId="5235C0F1" w14:textId="77777777" w:rsidR="004D2381" w:rsidRDefault="004D2381" w:rsidP="004D23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plura held in Penrith, </w:t>
      </w:r>
    </w:p>
    <w:p w14:paraId="7337ACE6" w14:textId="77777777" w:rsidR="004D2381" w:rsidRDefault="004D2381" w:rsidP="004D23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Cumberland, into lands of William Stapleton, senior, of Edenhall.</w:t>
      </w:r>
    </w:p>
    <w:p w14:paraId="2ACFE328" w14:textId="63422C27" w:rsidR="004D2381" w:rsidRDefault="004D2381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eCIPM 24-390)</w:t>
      </w:r>
    </w:p>
    <w:p w14:paraId="6B382496" w14:textId="77777777" w:rsidR="005A5A91" w:rsidRPr="005A5A91" w:rsidRDefault="005A5A91" w:rsidP="005A5A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5A91">
        <w:rPr>
          <w:rFonts w:ascii="Times New Roman" w:hAnsi="Times New Roman" w:cs="Times New Roman"/>
          <w:sz w:val="24"/>
          <w:szCs w:val="24"/>
        </w:rPr>
        <w:t>29 Jan.1435</w:t>
      </w:r>
      <w:r w:rsidRPr="005A5A91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 w:rsidRPr="005A5A91"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 w:rsidRPr="005A5A91">
        <w:rPr>
          <w:rFonts w:ascii="Times New Roman" w:hAnsi="Times New Roman" w:cs="Times New Roman"/>
          <w:sz w:val="24"/>
          <w:szCs w:val="24"/>
        </w:rPr>
        <w:t xml:space="preserve"> held in Carlisle into lands</w:t>
      </w:r>
    </w:p>
    <w:p w14:paraId="63E08002" w14:textId="77777777" w:rsidR="005A5A91" w:rsidRPr="005A5A91" w:rsidRDefault="005A5A91" w:rsidP="005A5A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5A91">
        <w:rPr>
          <w:rFonts w:ascii="Times New Roman" w:hAnsi="Times New Roman" w:cs="Times New Roman"/>
          <w:sz w:val="24"/>
          <w:szCs w:val="24"/>
        </w:rPr>
        <w:tab/>
      </w:r>
      <w:r w:rsidRPr="005A5A91">
        <w:rPr>
          <w:rFonts w:ascii="Times New Roman" w:hAnsi="Times New Roman" w:cs="Times New Roman"/>
          <w:sz w:val="24"/>
          <w:szCs w:val="24"/>
        </w:rPr>
        <w:tab/>
        <w:t>of Sir Peter Tillioll(q.v.).</w:t>
      </w:r>
    </w:p>
    <w:p w14:paraId="754B7799" w14:textId="1874AD9A" w:rsidR="005A5A91" w:rsidRDefault="005A5A91" w:rsidP="005A5A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A5A91">
        <w:rPr>
          <w:rFonts w:ascii="Times New Roman" w:hAnsi="Times New Roman" w:cs="Times New Roman"/>
          <w:sz w:val="24"/>
          <w:szCs w:val="24"/>
        </w:rPr>
        <w:tab/>
      </w:r>
      <w:r w:rsidRPr="005A5A91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5A5A91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5A5A91">
        <w:rPr>
          <w:rFonts w:ascii="Times New Roman" w:hAnsi="Times New Roman" w:cs="Times New Roman"/>
          <w:sz w:val="24"/>
          <w:szCs w:val="24"/>
        </w:rPr>
        <w:t xml:space="preserve"> eCIPM 24-318)</w:t>
      </w:r>
    </w:p>
    <w:p w14:paraId="34A99A84" w14:textId="77777777" w:rsidR="006C670D" w:rsidRPr="006C670D" w:rsidRDefault="006C670D" w:rsidP="006C67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670D">
        <w:rPr>
          <w:rFonts w:ascii="Times New Roman" w:hAnsi="Times New Roman" w:cs="Times New Roman"/>
          <w:sz w:val="24"/>
          <w:szCs w:val="24"/>
        </w:rPr>
        <w:t>22 Apr.1441</w:t>
      </w:r>
      <w:r w:rsidRPr="006C670D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 w:rsidRPr="006C670D"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 w:rsidRPr="006C670D">
        <w:rPr>
          <w:rFonts w:ascii="Times New Roman" w:hAnsi="Times New Roman" w:cs="Times New Roman"/>
          <w:sz w:val="24"/>
          <w:szCs w:val="24"/>
        </w:rPr>
        <w:t xml:space="preserve"> held in Penrith, Cumberland,</w:t>
      </w:r>
    </w:p>
    <w:p w14:paraId="69997897" w14:textId="77777777" w:rsidR="006C670D" w:rsidRPr="006C670D" w:rsidRDefault="006C670D" w:rsidP="006C67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670D">
        <w:rPr>
          <w:rFonts w:ascii="Times New Roman" w:hAnsi="Times New Roman" w:cs="Times New Roman"/>
          <w:sz w:val="24"/>
          <w:szCs w:val="24"/>
        </w:rPr>
        <w:tab/>
      </w:r>
      <w:r w:rsidRPr="006C670D">
        <w:rPr>
          <w:rFonts w:ascii="Times New Roman" w:hAnsi="Times New Roman" w:cs="Times New Roman"/>
          <w:sz w:val="24"/>
          <w:szCs w:val="24"/>
        </w:rPr>
        <w:tab/>
        <w:t>into the lands of the late William Stapilton of Edenhall(q.v.).</w:t>
      </w:r>
    </w:p>
    <w:p w14:paraId="3FB4335D" w14:textId="77777777" w:rsidR="006C670D" w:rsidRPr="006C670D" w:rsidRDefault="006C670D" w:rsidP="006C67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670D">
        <w:rPr>
          <w:rFonts w:ascii="Times New Roman" w:hAnsi="Times New Roman" w:cs="Times New Roman"/>
          <w:sz w:val="24"/>
          <w:szCs w:val="24"/>
        </w:rPr>
        <w:tab/>
      </w:r>
      <w:r w:rsidRPr="006C670D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6C670D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6C670D">
        <w:rPr>
          <w:rFonts w:ascii="Times New Roman" w:hAnsi="Times New Roman" w:cs="Times New Roman"/>
          <w:sz w:val="24"/>
          <w:szCs w:val="24"/>
        </w:rPr>
        <w:t xml:space="preserve"> eCIPM 24-89)</w:t>
      </w:r>
    </w:p>
    <w:p w14:paraId="4F34B8FD" w14:textId="77777777" w:rsidR="006C670D" w:rsidRPr="005A5A91" w:rsidRDefault="006C670D" w:rsidP="005A5A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F3A2B2" w14:textId="06D30816" w:rsidR="005A5A91" w:rsidRDefault="005A5A91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C87F9F" w14:textId="68E9F7BA" w:rsidR="004D2381" w:rsidRDefault="004D2381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2021</w:t>
      </w:r>
    </w:p>
    <w:p w14:paraId="72D17C33" w14:textId="0FFF5B5F" w:rsidR="006C670D" w:rsidRPr="0091011B" w:rsidRDefault="006C670D" w:rsidP="00C870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2022</w:t>
      </w:r>
    </w:p>
    <w:p w14:paraId="0BC49E50" w14:textId="77777777" w:rsidR="006B2F86" w:rsidRPr="00C87098" w:rsidRDefault="006C670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C870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167FC" w14:textId="77777777" w:rsidR="00C87098" w:rsidRDefault="00C87098" w:rsidP="00E71FC3">
      <w:pPr>
        <w:spacing w:after="0" w:line="240" w:lineRule="auto"/>
      </w:pPr>
      <w:r>
        <w:separator/>
      </w:r>
    </w:p>
  </w:endnote>
  <w:endnote w:type="continuationSeparator" w:id="0">
    <w:p w14:paraId="16A258A3" w14:textId="77777777" w:rsidR="00C87098" w:rsidRDefault="00C870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24D21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A150B" w14:textId="77777777" w:rsidR="00C87098" w:rsidRDefault="00C87098" w:rsidP="00E71FC3">
      <w:pPr>
        <w:spacing w:after="0" w:line="240" w:lineRule="auto"/>
      </w:pPr>
      <w:r>
        <w:separator/>
      </w:r>
    </w:p>
  </w:footnote>
  <w:footnote w:type="continuationSeparator" w:id="0">
    <w:p w14:paraId="3249DB6A" w14:textId="77777777" w:rsidR="00C87098" w:rsidRDefault="00C870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098"/>
    <w:rsid w:val="004D2381"/>
    <w:rsid w:val="005A5A91"/>
    <w:rsid w:val="006C670D"/>
    <w:rsid w:val="00AB52E8"/>
    <w:rsid w:val="00B16D3F"/>
    <w:rsid w:val="00C870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F8CCE"/>
  <w15:chartTrackingRefBased/>
  <w15:docId w15:val="{D504E3EB-2418-415F-878E-52D841F5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2016-04-28T21:32:00Z</dcterms:created>
  <dcterms:modified xsi:type="dcterms:W3CDTF">2022-01-27T21:43:00Z</dcterms:modified>
</cp:coreProperties>
</file>